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A93D7" w14:textId="77777777" w:rsidR="00BB1E8C" w:rsidRDefault="00BB1E8C" w:rsidP="00BB1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Griffith de HILL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1375 – 1433)</w:t>
      </w:r>
    </w:p>
    <w:p w14:paraId="26267413" w14:textId="77777777" w:rsidR="00BB1E8C" w:rsidRDefault="00BB1E8C" w:rsidP="00BB1E8C">
      <w:pPr>
        <w:pStyle w:val="NoSpacing"/>
        <w:rPr>
          <w:rFonts w:cs="Times New Roman"/>
          <w:szCs w:val="24"/>
        </w:rPr>
      </w:pPr>
    </w:p>
    <w:p w14:paraId="2C3FD5FE" w14:textId="77777777" w:rsidR="00BB1E8C" w:rsidRDefault="00BB1E8C" w:rsidP="00BB1E8C">
      <w:pPr>
        <w:pStyle w:val="NoSpacing"/>
        <w:rPr>
          <w:rFonts w:cs="Times New Roman"/>
          <w:szCs w:val="24"/>
        </w:rPr>
      </w:pPr>
    </w:p>
    <w:p w14:paraId="280149FE" w14:textId="77777777" w:rsidR="00BB1E8C" w:rsidRDefault="00BB1E8C" w:rsidP="00BB1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de Hill.</w:t>
      </w:r>
    </w:p>
    <w:p w14:paraId="54804B25" w14:textId="77777777" w:rsidR="00BB1E8C" w:rsidRDefault="00BB1E8C" w:rsidP="00BB1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58CFBB48" w14:textId="77777777" w:rsidR="00BB1E8C" w:rsidRDefault="00BB1E8C" w:rsidP="00BB1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 Warren(q.v.).    (ibid.)</w:t>
      </w:r>
    </w:p>
    <w:p w14:paraId="3450A820" w14:textId="77777777" w:rsidR="00BB1E8C" w:rsidRDefault="00BB1E8C" w:rsidP="00BB1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Sir Humphrey(q.v.).    (ibid.)</w:t>
      </w:r>
    </w:p>
    <w:p w14:paraId="154EADD7" w14:textId="77777777" w:rsidR="00BB1E8C" w:rsidRDefault="00BB1E8C" w:rsidP="00BB1E8C">
      <w:pPr>
        <w:pStyle w:val="NoSpacing"/>
        <w:rPr>
          <w:rFonts w:cs="Times New Roman"/>
          <w:szCs w:val="24"/>
        </w:rPr>
      </w:pPr>
    </w:p>
    <w:p w14:paraId="066FDF42" w14:textId="77777777" w:rsidR="00BB1E8C" w:rsidRDefault="00BB1E8C" w:rsidP="00BB1E8C">
      <w:pPr>
        <w:pStyle w:val="NoSpacing"/>
        <w:rPr>
          <w:rFonts w:cs="Times New Roman"/>
          <w:szCs w:val="24"/>
        </w:rPr>
      </w:pPr>
    </w:p>
    <w:p w14:paraId="0CD4ABC4" w14:textId="77777777" w:rsidR="00BB1E8C" w:rsidRDefault="00BB1E8C" w:rsidP="00BB1E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October 2023</w:t>
      </w:r>
    </w:p>
    <w:p w14:paraId="1AAEFD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5F7F" w14:textId="77777777" w:rsidR="00BB1E8C" w:rsidRDefault="00BB1E8C" w:rsidP="009139A6">
      <w:r>
        <w:separator/>
      </w:r>
    </w:p>
  </w:endnote>
  <w:endnote w:type="continuationSeparator" w:id="0">
    <w:p w14:paraId="35BCA2B3" w14:textId="77777777" w:rsidR="00BB1E8C" w:rsidRDefault="00BB1E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92F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3BB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58D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52645" w14:textId="77777777" w:rsidR="00BB1E8C" w:rsidRDefault="00BB1E8C" w:rsidP="009139A6">
      <w:r>
        <w:separator/>
      </w:r>
    </w:p>
  </w:footnote>
  <w:footnote w:type="continuationSeparator" w:id="0">
    <w:p w14:paraId="5D8F4192" w14:textId="77777777" w:rsidR="00BB1E8C" w:rsidRDefault="00BB1E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97A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87C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ED9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8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1E8C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C66EB"/>
  <w15:chartTrackingRefBased/>
  <w15:docId w15:val="{A7EB46D8-B15E-4920-BA73-34C3AEED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2024-05-02T19:41:00Z</dcterms:created>
  <dcterms:modified xsi:type="dcterms:W3CDTF">2024-05-02T19:41:00Z</dcterms:modified>
</cp:coreProperties>
</file>